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A524C" w14:textId="77777777" w:rsidR="00F262E1" w:rsidRDefault="00F262E1" w:rsidP="00F262E1">
      <w:pPr>
        <w:pStyle w:val="NoSpacing"/>
        <w:tabs>
          <w:tab w:val="left" w:pos="1440"/>
        </w:tabs>
        <w:jc w:val="both"/>
      </w:pPr>
      <w:r>
        <w:rPr>
          <w:u w:val="single"/>
        </w:rPr>
        <w:t>John TOGOOD</w:t>
      </w:r>
      <w:r>
        <w:t xml:space="preserve">      (fl.1485)</w:t>
      </w:r>
    </w:p>
    <w:p w14:paraId="7A73E7C0" w14:textId="77777777" w:rsidR="00F262E1" w:rsidRDefault="00F262E1" w:rsidP="00F262E1">
      <w:pPr>
        <w:pStyle w:val="NoSpacing"/>
        <w:tabs>
          <w:tab w:val="left" w:pos="1440"/>
        </w:tabs>
        <w:jc w:val="both"/>
      </w:pPr>
      <w:r>
        <w:t>Rector of Cotgrave, Nottinghamshire.</w:t>
      </w:r>
    </w:p>
    <w:p w14:paraId="4B8EAF27" w14:textId="77777777" w:rsidR="00F262E1" w:rsidRDefault="00F262E1" w:rsidP="00F262E1">
      <w:pPr>
        <w:pStyle w:val="NoSpacing"/>
        <w:tabs>
          <w:tab w:val="left" w:pos="1440"/>
        </w:tabs>
        <w:jc w:val="both"/>
      </w:pPr>
    </w:p>
    <w:p w14:paraId="3BE2557E" w14:textId="77777777" w:rsidR="00F262E1" w:rsidRDefault="00F262E1" w:rsidP="00F262E1">
      <w:pPr>
        <w:pStyle w:val="NoSpacing"/>
        <w:tabs>
          <w:tab w:val="left" w:pos="1440"/>
        </w:tabs>
        <w:jc w:val="both"/>
      </w:pPr>
    </w:p>
    <w:p w14:paraId="74F692F2" w14:textId="77777777" w:rsidR="00F262E1" w:rsidRDefault="00F262E1" w:rsidP="00F262E1">
      <w:pPr>
        <w:pStyle w:val="NoSpacing"/>
        <w:tabs>
          <w:tab w:val="left" w:pos="1440"/>
        </w:tabs>
        <w:jc w:val="both"/>
      </w:pPr>
      <w:r>
        <w:t>28 Apr.1485</w:t>
      </w:r>
      <w:r>
        <w:tab/>
        <w:t>He was licensed to let to farm the revenue of his benefices.</w:t>
      </w:r>
    </w:p>
    <w:p w14:paraId="32703564" w14:textId="77777777" w:rsidR="00F262E1" w:rsidRDefault="00F262E1" w:rsidP="00F262E1">
      <w:pPr>
        <w:pStyle w:val="NoSpacing"/>
        <w:ind w:left="720" w:firstLine="720"/>
      </w:pPr>
      <w:r>
        <w:t>(“The Register of Thomas Rotherham, Archbishop of York 1480-1500</w:t>
      </w:r>
    </w:p>
    <w:p w14:paraId="15BD1153" w14:textId="77777777" w:rsidR="00F262E1" w:rsidRDefault="00F262E1" w:rsidP="00F262E1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114E6862" w14:textId="77777777" w:rsidR="00F262E1" w:rsidRDefault="00F262E1" w:rsidP="00F262E1">
      <w:pPr>
        <w:pStyle w:val="NoSpacing"/>
        <w:tabs>
          <w:tab w:val="left" w:pos="1440"/>
        </w:tabs>
        <w:jc w:val="both"/>
      </w:pPr>
      <w:r>
        <w:tab/>
        <w:t>p.46)</w:t>
      </w:r>
    </w:p>
    <w:p w14:paraId="0807392B" w14:textId="77777777" w:rsidR="00F262E1" w:rsidRDefault="00F262E1" w:rsidP="00F262E1">
      <w:pPr>
        <w:pStyle w:val="NoSpacing"/>
        <w:tabs>
          <w:tab w:val="left" w:pos="1440"/>
        </w:tabs>
        <w:jc w:val="both"/>
      </w:pPr>
    </w:p>
    <w:p w14:paraId="1828D7A1" w14:textId="77777777" w:rsidR="00F262E1" w:rsidRDefault="00F262E1" w:rsidP="00F262E1">
      <w:pPr>
        <w:pStyle w:val="NoSpacing"/>
        <w:tabs>
          <w:tab w:val="left" w:pos="1440"/>
        </w:tabs>
        <w:jc w:val="both"/>
      </w:pPr>
    </w:p>
    <w:p w14:paraId="71E4E705" w14:textId="77777777" w:rsidR="00F262E1" w:rsidRDefault="00F262E1" w:rsidP="00F262E1">
      <w:pPr>
        <w:pStyle w:val="NoSpacing"/>
        <w:tabs>
          <w:tab w:val="left" w:pos="1440"/>
        </w:tabs>
        <w:jc w:val="both"/>
      </w:pPr>
      <w:r>
        <w:t>7 November 2019</w:t>
      </w:r>
    </w:p>
    <w:p w14:paraId="25B9687A" w14:textId="77777777" w:rsidR="00D25C4D" w:rsidRDefault="00D25C4D" w:rsidP="00D25C4D">
      <w:pPr>
        <w:pStyle w:val="NoSpacing"/>
        <w:tabs>
          <w:tab w:val="left" w:pos="1440"/>
        </w:tabs>
        <w:jc w:val="both"/>
      </w:pPr>
      <w:r>
        <w:t>28 Apr.1485</w:t>
      </w:r>
      <w:r>
        <w:tab/>
        <w:t>He was licensed to let to farm the revenue of his benefices.</w:t>
      </w:r>
    </w:p>
    <w:p w14:paraId="54E9C9F0" w14:textId="77777777" w:rsidR="00D25C4D" w:rsidRDefault="00D25C4D" w:rsidP="00D25C4D">
      <w:pPr>
        <w:pStyle w:val="NoSpacing"/>
        <w:ind w:left="720" w:firstLine="720"/>
      </w:pPr>
      <w:r>
        <w:t>(“The Register of Thomas Rotherham, Archbishop of York 1480-1500</w:t>
      </w:r>
    </w:p>
    <w:p w14:paraId="27F4F02E" w14:textId="77777777" w:rsidR="00D25C4D" w:rsidRDefault="00D25C4D" w:rsidP="00D25C4D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7AAECF14" w14:textId="77777777" w:rsidR="00D25C4D" w:rsidRDefault="00D25C4D" w:rsidP="00D25C4D">
      <w:pPr>
        <w:pStyle w:val="NoSpacing"/>
        <w:tabs>
          <w:tab w:val="left" w:pos="1440"/>
        </w:tabs>
        <w:jc w:val="both"/>
      </w:pPr>
      <w:r>
        <w:tab/>
        <w:t>p.46)</w:t>
      </w:r>
    </w:p>
    <w:p w14:paraId="0EAA0583" w14:textId="77777777" w:rsidR="006B2F86" w:rsidRPr="00F262E1" w:rsidRDefault="00D25C4D" w:rsidP="00E71FC3">
      <w:pPr>
        <w:pStyle w:val="NoSpacing"/>
      </w:pPr>
    </w:p>
    <w:sectPr w:rsidR="006B2F86" w:rsidRPr="00F262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218AD" w14:textId="77777777" w:rsidR="00F262E1" w:rsidRDefault="00F262E1" w:rsidP="00E71FC3">
      <w:pPr>
        <w:spacing w:after="0" w:line="240" w:lineRule="auto"/>
      </w:pPr>
      <w:r>
        <w:separator/>
      </w:r>
    </w:p>
  </w:endnote>
  <w:endnote w:type="continuationSeparator" w:id="0">
    <w:p w14:paraId="6C508075" w14:textId="77777777" w:rsidR="00F262E1" w:rsidRDefault="00F262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249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21E93" w14:textId="77777777" w:rsidR="00F262E1" w:rsidRDefault="00F262E1" w:rsidP="00E71FC3">
      <w:pPr>
        <w:spacing w:after="0" w:line="240" w:lineRule="auto"/>
      </w:pPr>
      <w:r>
        <w:separator/>
      </w:r>
    </w:p>
  </w:footnote>
  <w:footnote w:type="continuationSeparator" w:id="0">
    <w:p w14:paraId="766CA027" w14:textId="77777777" w:rsidR="00F262E1" w:rsidRDefault="00F262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1"/>
    <w:rsid w:val="001A7C09"/>
    <w:rsid w:val="00577BD5"/>
    <w:rsid w:val="00656CBA"/>
    <w:rsid w:val="006A1F77"/>
    <w:rsid w:val="00733BE7"/>
    <w:rsid w:val="00AB52E8"/>
    <w:rsid w:val="00B16D3F"/>
    <w:rsid w:val="00BB41AC"/>
    <w:rsid w:val="00D25C4D"/>
    <w:rsid w:val="00E71FC3"/>
    <w:rsid w:val="00EF4813"/>
    <w:rsid w:val="00F2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29EDC"/>
  <w15:chartTrackingRefBased/>
  <w15:docId w15:val="{9919AF63-D221-495A-98C7-729C7A85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2019-11-29T20:55:00Z</dcterms:created>
  <dcterms:modified xsi:type="dcterms:W3CDTF">2020-05-23T11:08:00Z</dcterms:modified>
</cp:coreProperties>
</file>